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EF9" w:rsidRDefault="003E5EF9" w:rsidP="00F54C6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3E5EF9" w:rsidRPr="00142DDB" w:rsidRDefault="003E5EF9" w:rsidP="008B138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3E5EF9" w:rsidRPr="00142DDB" w:rsidRDefault="003E5EF9" w:rsidP="008B138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МГЛИНСКИЙ РАЙОН</w:t>
      </w:r>
    </w:p>
    <w:p w:rsidR="003E5EF9" w:rsidRPr="004403E1" w:rsidRDefault="003E5EF9" w:rsidP="00142DD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ВЕЛЬЖИЧСКОЕ СЕЛЬСКОЕ</w:t>
      </w:r>
      <w:r w:rsidRPr="004403E1">
        <w:rPr>
          <w:rFonts w:ascii="Times New Roman" w:hAnsi="Times New Roman" w:cs="Times New Roman"/>
          <w:sz w:val="28"/>
          <w:szCs w:val="28"/>
        </w:rPr>
        <w:t xml:space="preserve"> ПОСЕЛЕНИЕ </w:t>
      </w:r>
    </w:p>
    <w:p w:rsidR="003E5EF9" w:rsidRPr="004403E1" w:rsidRDefault="003E5EF9" w:rsidP="00D50C72">
      <w:pPr>
        <w:pStyle w:val="ConsPlusTitle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ВЕЛЬЖИЧСКИЙ СЕЛЬСКИЙ </w:t>
      </w:r>
      <w:r w:rsidRPr="004403E1">
        <w:rPr>
          <w:rFonts w:ascii="Times New Roman" w:hAnsi="Times New Roman" w:cs="Times New Roman"/>
          <w:sz w:val="28"/>
          <w:szCs w:val="28"/>
        </w:rPr>
        <w:t>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EF9" w:rsidRPr="004403E1" w:rsidRDefault="003E5EF9" w:rsidP="00142DD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40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EF9" w:rsidRPr="004403E1" w:rsidRDefault="003E5EF9" w:rsidP="00142DD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403E1">
        <w:rPr>
          <w:rFonts w:ascii="Times New Roman" w:hAnsi="Times New Roman" w:cs="Times New Roman"/>
          <w:sz w:val="28"/>
          <w:szCs w:val="28"/>
        </w:rPr>
        <w:t>РЕШЕНИЕ</w:t>
      </w:r>
    </w:p>
    <w:p w:rsidR="003E5EF9" w:rsidRPr="004403E1" w:rsidRDefault="003E5EF9" w:rsidP="008544A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E5EF9" w:rsidRPr="00F54C6A" w:rsidRDefault="003E5EF9" w:rsidP="008544AD">
      <w:pPr>
        <w:pStyle w:val="ConsPlusTitle"/>
        <w:widowControl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от 17.12</w:t>
      </w:r>
      <w:r w:rsidRPr="00F54C6A">
        <w:rPr>
          <w:rFonts w:ascii="Times New Roman" w:hAnsi="Times New Roman" w:cs="Times New Roman"/>
          <w:bCs w:val="0"/>
          <w:sz w:val="28"/>
          <w:szCs w:val="28"/>
        </w:rPr>
        <w:t>.2018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года</w:t>
      </w:r>
      <w:r w:rsidRPr="00F54C6A">
        <w:rPr>
          <w:rFonts w:ascii="Times New Roman" w:hAnsi="Times New Roman" w:cs="Times New Roman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 w:val="0"/>
          <w:sz w:val="28"/>
          <w:szCs w:val="28"/>
        </w:rPr>
        <w:t>3-157</w:t>
      </w:r>
      <w:r w:rsidRPr="00F54C6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3E5EF9" w:rsidRPr="00F54C6A" w:rsidRDefault="003E5EF9" w:rsidP="008544AD">
      <w:pPr>
        <w:pStyle w:val="ConsPlusTitle"/>
        <w:widowControl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F54C6A">
        <w:rPr>
          <w:rFonts w:ascii="Times New Roman" w:hAnsi="Times New Roman" w:cs="Times New Roman"/>
          <w:bCs w:val="0"/>
          <w:sz w:val="28"/>
          <w:szCs w:val="28"/>
        </w:rPr>
        <w:t xml:space="preserve">с. </w:t>
      </w:r>
      <w:r>
        <w:rPr>
          <w:rFonts w:ascii="Times New Roman" w:hAnsi="Times New Roman" w:cs="Times New Roman"/>
          <w:bCs w:val="0"/>
          <w:sz w:val="28"/>
          <w:szCs w:val="28"/>
        </w:rPr>
        <w:t>Вельжичи</w:t>
      </w:r>
    </w:p>
    <w:p w:rsidR="003E5EF9" w:rsidRPr="004403E1" w:rsidRDefault="003E5EF9" w:rsidP="008544A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E5EF9" w:rsidRPr="002B41AD" w:rsidRDefault="003E5EF9" w:rsidP="00F54C6A">
      <w:pPr>
        <w:pStyle w:val="ConsPlusTitle"/>
        <w:widowControl/>
        <w:ind w:right="4536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F54C6A">
        <w:rPr>
          <w:rFonts w:ascii="Times New Roman" w:hAnsi="Times New Roman" w:cs="Times New Roman"/>
          <w:color w:val="000000"/>
          <w:sz w:val="28"/>
          <w:szCs w:val="28"/>
        </w:rPr>
        <w:t xml:space="preserve">О передаче администрации Мглинского района полномочий по осуществлению внутреннего муниципального финансового контроля </w:t>
      </w:r>
      <w:r w:rsidRPr="00F54C6A">
        <w:rPr>
          <w:rFonts w:ascii="Times New Roman" w:hAnsi="Times New Roman" w:cs="Times New Roman"/>
          <w:bCs w:val="0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bCs w:val="0"/>
          <w:sz w:val="28"/>
          <w:szCs w:val="28"/>
        </w:rPr>
        <w:t>Вельжичское</w:t>
      </w:r>
      <w:r w:rsidRPr="00F54C6A">
        <w:rPr>
          <w:rFonts w:ascii="Times New Roman" w:hAnsi="Times New Roman" w:cs="Times New Roman"/>
          <w:bCs w:val="0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bCs w:val="0"/>
          <w:sz w:val="28"/>
          <w:szCs w:val="28"/>
        </w:rPr>
        <w:t>, Мглинского района Брянской области</w:t>
      </w:r>
      <w:r w:rsidRPr="00F54C6A">
        <w:rPr>
          <w:rFonts w:ascii="Times New Roman" w:hAnsi="Times New Roman" w:cs="Times New Roman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на </w:t>
      </w:r>
      <w:r w:rsidRPr="002B41AD">
        <w:rPr>
          <w:rFonts w:ascii="Times New Roman" w:hAnsi="Times New Roman" w:cs="Times New Roman"/>
          <w:sz w:val="28"/>
          <w:szCs w:val="28"/>
        </w:rPr>
        <w:t>2019 год и на плановый период 2020 и 2021 годов</w:t>
      </w:r>
    </w:p>
    <w:p w:rsidR="003E5EF9" w:rsidRPr="004403E1" w:rsidRDefault="003E5EF9" w:rsidP="00142DD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403E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</w:p>
    <w:p w:rsidR="003E5EF9" w:rsidRDefault="003E5EF9" w:rsidP="008544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403E1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Pr="004403E1">
        <w:rPr>
          <w:rFonts w:ascii="Times New Roman" w:hAnsi="Times New Roman" w:cs="Times New Roman"/>
          <w:sz w:val="28"/>
          <w:szCs w:val="28"/>
        </w:rPr>
        <w:t xml:space="preserve">.4 ст.15 Федерального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403E1">
        <w:rPr>
          <w:rFonts w:ascii="Times New Roman" w:hAnsi="Times New Roman" w:cs="Times New Roman"/>
          <w:sz w:val="28"/>
          <w:szCs w:val="28"/>
        </w:rPr>
        <w:t>акона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E5EF9" w:rsidRPr="004403E1" w:rsidRDefault="003E5EF9" w:rsidP="008544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Вельжичский сельский </w:t>
      </w:r>
      <w:r w:rsidRPr="004403E1">
        <w:rPr>
          <w:rFonts w:ascii="Times New Roman" w:hAnsi="Times New Roman" w:cs="Times New Roman"/>
          <w:sz w:val="28"/>
          <w:szCs w:val="28"/>
        </w:rPr>
        <w:t>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EF9" w:rsidRPr="004403E1" w:rsidRDefault="003E5EF9" w:rsidP="008544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5EF9" w:rsidRPr="00F54C6A" w:rsidRDefault="003E5EF9" w:rsidP="008544A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4C6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E5EF9" w:rsidRDefault="003E5EF9" w:rsidP="008544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5EF9" w:rsidRPr="002B41AD" w:rsidRDefault="003E5EF9" w:rsidP="002B41AD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B41AD">
        <w:rPr>
          <w:rFonts w:ascii="Times New Roman" w:hAnsi="Times New Roman" w:cs="Times New Roman"/>
          <w:b w:val="0"/>
          <w:bCs w:val="0"/>
          <w:sz w:val="28"/>
          <w:szCs w:val="28"/>
        </w:rPr>
        <w:t>1.Передать полномочия по осуществлению внутреннего муниципального финансового контроля муниципальным образованием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Вельжич</w:t>
      </w:r>
      <w:r w:rsidRPr="002B41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ское сельское поселение, Мглинского района Брянской области» с передачей необходимых для осуществления этих полномочий финансовых средств на </w:t>
      </w:r>
      <w:r w:rsidRPr="002B41AD">
        <w:rPr>
          <w:rFonts w:ascii="Times New Roman" w:hAnsi="Times New Roman" w:cs="Times New Roman"/>
          <w:b w:val="0"/>
          <w:sz w:val="28"/>
          <w:szCs w:val="28"/>
        </w:rPr>
        <w:t>2019 год и на плановый период 2020 и 2021 годов</w:t>
      </w:r>
      <w:r w:rsidRPr="002B41A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3E5EF9" w:rsidRDefault="003E5EF9" w:rsidP="000629E9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2.Заключить соглашение о передаче администрации Мглинского района полномочий по осуществлению внутреннего муниципального финансового контроля  муниципального образования «Вельжич</w:t>
      </w:r>
      <w:r w:rsidRPr="002B41AD">
        <w:rPr>
          <w:rFonts w:ascii="Times New Roman" w:hAnsi="Times New Roman" w:cs="Times New Roman"/>
          <w:b w:val="0"/>
          <w:bCs w:val="0"/>
          <w:sz w:val="28"/>
          <w:szCs w:val="28"/>
        </w:rPr>
        <w:t>ское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сельское поселение,</w:t>
      </w:r>
      <w:r w:rsidRPr="002B41A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2B41AD">
        <w:rPr>
          <w:rFonts w:ascii="Times New Roman" w:hAnsi="Times New Roman" w:cs="Times New Roman"/>
          <w:b w:val="0"/>
          <w:bCs w:val="0"/>
          <w:sz w:val="28"/>
          <w:szCs w:val="28"/>
        </w:rPr>
        <w:t>Мглинского района Брянской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на 2019 год </w:t>
      </w:r>
      <w:r w:rsidRPr="002B41AD">
        <w:rPr>
          <w:rFonts w:ascii="Times New Roman" w:hAnsi="Times New Roman" w:cs="Times New Roman"/>
          <w:b w:val="0"/>
          <w:sz w:val="28"/>
          <w:szCs w:val="28"/>
        </w:rPr>
        <w:t>и на плановый период 2020 и 2021 годов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(приложение).</w:t>
      </w:r>
    </w:p>
    <w:p w:rsidR="003E5EF9" w:rsidRDefault="003E5EF9" w:rsidP="000629E9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3.</w:t>
      </w:r>
      <w:r w:rsidRPr="002F166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Настоящее решение вступает в силу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после его официального опубликования и действует с 01 января 2019 года и по 31 декабря 2021 года.</w:t>
      </w:r>
    </w:p>
    <w:p w:rsidR="003E5EF9" w:rsidRPr="00F54C6A" w:rsidRDefault="003E5EF9" w:rsidP="000629E9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4403E1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9A2F6C">
        <w:rPr>
          <w:rFonts w:ascii="Times New Roman" w:hAnsi="Times New Roman" w:cs="Times New Roman"/>
          <w:b w:val="0"/>
          <w:bCs w:val="0"/>
          <w:sz w:val="28"/>
          <w:szCs w:val="28"/>
        </w:rPr>
        <w:t>Настоящее решение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опубликовать в официальном издании «Муниципальный вестник» Вельжичского сельского поселения </w:t>
      </w:r>
      <w:r w:rsidRPr="00F54C6A">
        <w:rPr>
          <w:rFonts w:ascii="Times New Roman" w:hAnsi="Times New Roman" w:cs="Times New Roman"/>
          <w:b w:val="0"/>
          <w:bCs w:val="0"/>
          <w:sz w:val="28"/>
          <w:szCs w:val="28"/>
        </w:rPr>
        <w:t>и разместить на официальном сайте администрации Мглинского района в сети Интернет (</w:t>
      </w:r>
      <w:r w:rsidRPr="00F54C6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www</w:t>
      </w:r>
      <w:r w:rsidRPr="00F54C6A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F54C6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mgladm</w:t>
      </w:r>
      <w:r w:rsidRPr="00F54C6A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F54C6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ru</w:t>
      </w:r>
      <w:r w:rsidRPr="00F54C6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). </w:t>
      </w:r>
    </w:p>
    <w:p w:rsidR="003E5EF9" w:rsidRDefault="003E5EF9" w:rsidP="00AE2F7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E5EF9" w:rsidRDefault="003E5EF9" w:rsidP="00AE2F7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E5EF9" w:rsidRDefault="003E5EF9" w:rsidP="00F54C6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403E1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A83071">
        <w:rPr>
          <w:rFonts w:ascii="Times New Roman" w:hAnsi="Times New Roman" w:cs="Times New Roman"/>
          <w:bCs/>
          <w:sz w:val="28"/>
          <w:szCs w:val="28"/>
        </w:rPr>
        <w:t>Вельжичского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EF9" w:rsidRPr="004403E1" w:rsidRDefault="003E5EF9" w:rsidP="00F54C6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403E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В.И.Груздов</w:t>
      </w:r>
    </w:p>
    <w:sectPr w:rsidR="003E5EF9" w:rsidRPr="004403E1" w:rsidSect="008544AD">
      <w:pgSz w:w="11907" w:h="16840" w:code="9"/>
      <w:pgMar w:top="567" w:right="567" w:bottom="567" w:left="1134" w:header="720" w:footer="720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EF9" w:rsidRDefault="003E5EF9" w:rsidP="00F1598D">
      <w:r>
        <w:separator/>
      </w:r>
    </w:p>
  </w:endnote>
  <w:endnote w:type="continuationSeparator" w:id="0">
    <w:p w:rsidR="003E5EF9" w:rsidRDefault="003E5EF9" w:rsidP="00F15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EF9" w:rsidRDefault="003E5EF9" w:rsidP="00F1598D">
      <w:r>
        <w:separator/>
      </w:r>
    </w:p>
  </w:footnote>
  <w:footnote w:type="continuationSeparator" w:id="0">
    <w:p w:rsidR="003E5EF9" w:rsidRDefault="003E5EF9" w:rsidP="00F159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7784A"/>
    <w:multiLevelType w:val="hybridMultilevel"/>
    <w:tmpl w:val="080E69B2"/>
    <w:lvl w:ilvl="0" w:tplc="7A8EFC1A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993"/>
    <w:rsid w:val="00001960"/>
    <w:rsid w:val="00016C62"/>
    <w:rsid w:val="00024268"/>
    <w:rsid w:val="000244B8"/>
    <w:rsid w:val="000447F3"/>
    <w:rsid w:val="000534B8"/>
    <w:rsid w:val="000629E9"/>
    <w:rsid w:val="000A47CD"/>
    <w:rsid w:val="000B72C5"/>
    <w:rsid w:val="00117916"/>
    <w:rsid w:val="00124D5F"/>
    <w:rsid w:val="00142485"/>
    <w:rsid w:val="00142DDB"/>
    <w:rsid w:val="001469B8"/>
    <w:rsid w:val="00156F46"/>
    <w:rsid w:val="00165D6B"/>
    <w:rsid w:val="00186EF4"/>
    <w:rsid w:val="0019402F"/>
    <w:rsid w:val="001A1BF6"/>
    <w:rsid w:val="001E1850"/>
    <w:rsid w:val="001F4A7F"/>
    <w:rsid w:val="001F628A"/>
    <w:rsid w:val="002155BA"/>
    <w:rsid w:val="00263493"/>
    <w:rsid w:val="00292EE2"/>
    <w:rsid w:val="002B41AD"/>
    <w:rsid w:val="002C76C4"/>
    <w:rsid w:val="002E2A6C"/>
    <w:rsid w:val="002E47C8"/>
    <w:rsid w:val="002F0E4F"/>
    <w:rsid w:val="002F1667"/>
    <w:rsid w:val="003132D9"/>
    <w:rsid w:val="00323AC6"/>
    <w:rsid w:val="0032682F"/>
    <w:rsid w:val="00373FDA"/>
    <w:rsid w:val="003746C8"/>
    <w:rsid w:val="003A055F"/>
    <w:rsid w:val="003E5EF9"/>
    <w:rsid w:val="004052E3"/>
    <w:rsid w:val="00414CF2"/>
    <w:rsid w:val="00425519"/>
    <w:rsid w:val="004403E1"/>
    <w:rsid w:val="00453138"/>
    <w:rsid w:val="0045316E"/>
    <w:rsid w:val="0045340F"/>
    <w:rsid w:val="00457770"/>
    <w:rsid w:val="00463937"/>
    <w:rsid w:val="00480767"/>
    <w:rsid w:val="00496D9B"/>
    <w:rsid w:val="004B014B"/>
    <w:rsid w:val="004E61B8"/>
    <w:rsid w:val="004F7D98"/>
    <w:rsid w:val="0050309D"/>
    <w:rsid w:val="00503C51"/>
    <w:rsid w:val="00513926"/>
    <w:rsid w:val="00526804"/>
    <w:rsid w:val="00545309"/>
    <w:rsid w:val="00566A06"/>
    <w:rsid w:val="00573993"/>
    <w:rsid w:val="005A2711"/>
    <w:rsid w:val="005A39EC"/>
    <w:rsid w:val="005C7D80"/>
    <w:rsid w:val="005E3EE9"/>
    <w:rsid w:val="006013AF"/>
    <w:rsid w:val="00602D39"/>
    <w:rsid w:val="00633D18"/>
    <w:rsid w:val="00652933"/>
    <w:rsid w:val="00666D37"/>
    <w:rsid w:val="00671E63"/>
    <w:rsid w:val="006B016B"/>
    <w:rsid w:val="006C31B3"/>
    <w:rsid w:val="006D2F7B"/>
    <w:rsid w:val="006F7FFA"/>
    <w:rsid w:val="007037CA"/>
    <w:rsid w:val="007176DA"/>
    <w:rsid w:val="00722356"/>
    <w:rsid w:val="007724FE"/>
    <w:rsid w:val="00853EEF"/>
    <w:rsid w:val="008544AD"/>
    <w:rsid w:val="008B11AA"/>
    <w:rsid w:val="008B1388"/>
    <w:rsid w:val="00902EE6"/>
    <w:rsid w:val="00906EE8"/>
    <w:rsid w:val="009138DC"/>
    <w:rsid w:val="00917149"/>
    <w:rsid w:val="009449D6"/>
    <w:rsid w:val="009771E3"/>
    <w:rsid w:val="009A2F6C"/>
    <w:rsid w:val="009D26E0"/>
    <w:rsid w:val="009E18D3"/>
    <w:rsid w:val="00A06FAE"/>
    <w:rsid w:val="00A0715D"/>
    <w:rsid w:val="00A20130"/>
    <w:rsid w:val="00A23977"/>
    <w:rsid w:val="00A279EA"/>
    <w:rsid w:val="00A636EC"/>
    <w:rsid w:val="00A64807"/>
    <w:rsid w:val="00A83071"/>
    <w:rsid w:val="00A86D40"/>
    <w:rsid w:val="00A95042"/>
    <w:rsid w:val="00AA3DE0"/>
    <w:rsid w:val="00AD1431"/>
    <w:rsid w:val="00AE2F78"/>
    <w:rsid w:val="00AE5DBF"/>
    <w:rsid w:val="00B533D2"/>
    <w:rsid w:val="00B55659"/>
    <w:rsid w:val="00BB107D"/>
    <w:rsid w:val="00BC41F0"/>
    <w:rsid w:val="00BC6C43"/>
    <w:rsid w:val="00BE4C46"/>
    <w:rsid w:val="00C125F8"/>
    <w:rsid w:val="00C163FC"/>
    <w:rsid w:val="00C73091"/>
    <w:rsid w:val="00C74764"/>
    <w:rsid w:val="00CD4025"/>
    <w:rsid w:val="00D2302A"/>
    <w:rsid w:val="00D50C72"/>
    <w:rsid w:val="00D95800"/>
    <w:rsid w:val="00DA02BD"/>
    <w:rsid w:val="00DA7DCB"/>
    <w:rsid w:val="00DB7170"/>
    <w:rsid w:val="00DC0E1A"/>
    <w:rsid w:val="00DD46F4"/>
    <w:rsid w:val="00DF73EB"/>
    <w:rsid w:val="00E15576"/>
    <w:rsid w:val="00E333A2"/>
    <w:rsid w:val="00E40D72"/>
    <w:rsid w:val="00E45DF7"/>
    <w:rsid w:val="00E53DD4"/>
    <w:rsid w:val="00E85B2F"/>
    <w:rsid w:val="00EC5929"/>
    <w:rsid w:val="00EE3AC6"/>
    <w:rsid w:val="00EE676D"/>
    <w:rsid w:val="00F13A95"/>
    <w:rsid w:val="00F1598D"/>
    <w:rsid w:val="00F228A1"/>
    <w:rsid w:val="00F50DF7"/>
    <w:rsid w:val="00F54C6A"/>
    <w:rsid w:val="00F616CE"/>
    <w:rsid w:val="00F764EB"/>
    <w:rsid w:val="00FB4193"/>
    <w:rsid w:val="00FB530E"/>
    <w:rsid w:val="00FD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D80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C7D8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C7D8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C7D8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5C7D8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5C7D8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C7D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7D80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semiHidden/>
    <w:rsid w:val="00F159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598D"/>
    <w:rPr>
      <w:rFonts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F159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598D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53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258</Words>
  <Characters>1472</Characters>
  <Application>Microsoft Office Outlook</Application>
  <DocSecurity>0</DocSecurity>
  <Lines>0</Lines>
  <Paragraphs>0</Paragraphs>
  <ScaleCrop>false</ScaleCrop>
  <Company>Pre_Installed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subject/>
  <dc:creator>ConsultantPlus</dc:creator>
  <cp:keywords/>
  <dc:description/>
  <cp:lastModifiedBy>Вельжичская</cp:lastModifiedBy>
  <cp:revision>4</cp:revision>
  <cp:lastPrinted>2018-12-26T07:11:00Z</cp:lastPrinted>
  <dcterms:created xsi:type="dcterms:W3CDTF">2018-12-25T13:26:00Z</dcterms:created>
  <dcterms:modified xsi:type="dcterms:W3CDTF">2019-01-11T11:48:00Z</dcterms:modified>
</cp:coreProperties>
</file>